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4CA" w:rsidRDefault="00D624CA"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OCAK</w:t>
      </w:r>
      <w:r w:rsidRPr="00D478C3">
        <w:rPr>
          <w:rFonts w:ascii="Comic Sans MS" w:hAnsi="Comic Sans MS"/>
          <w:b/>
          <w:sz w:val="20"/>
          <w:szCs w:val="20"/>
        </w:rPr>
        <w:t xml:space="preserve"> AYI EĞİTİM PLANI</w:t>
      </w:r>
    </w:p>
    <w:p w:rsidR="00D624CA" w:rsidRDefault="00D624CA"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624CA" w:rsidRPr="00D478C3" w:rsidRDefault="00D624CA"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OCAK/2017</w:t>
      </w:r>
    </w:p>
    <w:p w:rsidR="00D624CA" w:rsidRPr="00D478C3" w:rsidRDefault="00D624CA"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D624CA" w:rsidRDefault="00D624CA"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D624CA" w:rsidRDefault="00D624CA" w:rsidP="00D478C3">
      <w:pPr>
        <w:pStyle w:val="NoSpacing"/>
        <w:rPr>
          <w:rFonts w:ascii="Comic Sans MS" w:hAnsi="Comic Sans MS"/>
          <w:b/>
          <w:sz w:val="20"/>
          <w:szCs w:val="20"/>
        </w:rPr>
      </w:pPr>
    </w:p>
    <w:p w:rsidR="00D624CA" w:rsidRPr="00D478C3" w:rsidRDefault="00D624CA"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BİLİŞSEL GELİŞİM</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 Nesne/durum/olaya dikkatini verir.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Dikkat edilmesi gereken nesne/durum/olaya odaklanır. </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Dikkatini çeken nesne/durum/olaya yönelik sorular sorar. Dikkatini çeken nesne/durum/olayı ayrıntılarıyla açıklar.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Kazanım 2</w:t>
      </w:r>
      <w:r w:rsidRPr="00CF464B">
        <w:rPr>
          <w:rFonts w:ascii="Comic Sans MS" w:hAnsi="Comic Sans MS"/>
          <w:sz w:val="20"/>
          <w:szCs w:val="20"/>
        </w:rPr>
        <w:t>:Nesne/durum/olayla ilgili tahminde bulunur.</w:t>
      </w:r>
      <w:r>
        <w:rPr>
          <w:rFonts w:ascii="Comic Sans MS" w:hAnsi="Comic Sans MS"/>
          <w:sz w:val="20"/>
          <w:szCs w:val="20"/>
        </w:rPr>
        <w:t xml:space="preserve"> </w:t>
      </w:r>
      <w:r w:rsidRPr="00CF464B">
        <w:rPr>
          <w:rFonts w:ascii="Comic Sans MS" w:hAnsi="Comic Sans MS"/>
          <w:sz w:val="20"/>
          <w:szCs w:val="20"/>
        </w:rPr>
        <w:t>Göstergeleri: Nesne/durum/olayın ipuçlarını söyler. İpuçlarını birleştirerek tahminini söyler. Gerçek durumu inceler. Tahmini ile gerçek durumu karşılaştırır.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3: Algıladıklarını hatırlar.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Nesne/durum/olayı bir süre sonra yeniden söyler.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4. Nesneleri sayar. </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İleriye/geriye doğru birer birer ritmik sayar. Belirtilen sayı kadar nesneyi gösterir. Saydığı nesnelerin kaç tane olduğunu söyler. Sıra bildiren sayıyı söyler. 10’a kadar olan sayılar içerisinde bir sayıdan önce ve sonra gelen sayıyı söyler.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5: Nesne ya da varlıkları gözlemler.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Nesne/varlığın adını söyler. Nesne/varlığın rengini , şeklini söyler.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7: Nesne ya da varlıkları özelliklerine göre gruplar.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Nesne/varlıkları şekline göre gruplar.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8: Nesne ya da varlıkların özelliklerini karşılaştırır. </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Nesne/varlıkların şeklini ayırt eder, karşılaştırır.</w:t>
      </w:r>
    </w:p>
    <w:p w:rsidR="00D624CA"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9. Nesne ya da varlıkları özelliklerine göre sıralar. </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Nesne/varlıkları uzunluklarına, büyüklüklerine</w:t>
      </w:r>
      <w:r>
        <w:rPr>
          <w:rFonts w:ascii="Comic Sans MS" w:hAnsi="Comic Sans MS"/>
          <w:sz w:val="20"/>
          <w:szCs w:val="20"/>
        </w:rPr>
        <w:t>, miktarlarına, ağırlıklarına</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12: Geometrik şekilleri tanır. </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Gösterilen geometrik şeklini,  ismini söyler.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15: Parça-bütün ilişkisini kavrar.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Bir bütünün parçalarını söyler. Bir bütünü parçalara böler. Bütün ve yarımı gösterir. Parçaları birleştirerek bütün elde eder</w:t>
      </w:r>
    </w:p>
    <w:p w:rsidR="00D624CA"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D624CA"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DİL GELİŞİMI</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 Sesleri ayırt eder.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Sesin geldiği yönü söyler. Sesin kaynağının ne olduğunu söyler. Sesin özelliğini söyler. Sesler arasındaki benzerlik ve farklılıkları söyler. Verilen sese benzer sesler çıkarır.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4: Konuşurken dilbilgisi yapılarını kullanır.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Cümle kurarken isim kullanır. Cümle kurarken fiil kullanır. Cümle kurarken sıfat kullanır. Cümle kurarken bağlaç kullanır. Cümle kurarken zarf kullanır. Cümle kurarken zamir kullanır.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5: Dili iletişim amacıyla kullanır. </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Konuşmayı sürdürür. Konuşmayı sonlandırır. Konuşmak için sırasını bekler. Duygu, düşünce ve hayallerini söyler.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6: Sözcük dağarcığını geliştirir.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Dinlediklerinde yeni olan sözcükleri fark eder ve sözcüklerin anlamlarını sorar. Sözcükleri hatırlar ve sözcüklerin anlamını söyler. Yeni öğrendiği sözcükleri anlamlarına uygun olarak kullanır. Zıt anlamlı sözcükleri kullanır. Eş anlamlı sözcükleri kullanır. Eş sesli sözcükleri kullanır.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7: Dinledikleri/izlediklerinin anlamını kavrar.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Sözel yönergeleri yerine getirir. Dinledikleri/ izlediklerini açıklar. Dinledikleri/izledikleri hakkında yorum yapar.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8: Dinledikleri/izlediklerini çeşitli yollarla ifade eder.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Dinledikleri/izledikleri ile ilgili sorular sorar. Dinledikleri / izledikleri ile ilgili sorulara cevap verir. Dinledikleri / izlediklerini başkalarına anlatır. Dinledikleri/izlediklerini resim yoluyla sergiler. Dinledikleri/izlediklerini şiir yoluyla sergiler.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9: Sesbilgisi farkındalığı gösterir.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Söylenen sözcükle uyaklı başka sözcük söyler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10: Görsel materyalleri okur.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Görsel materyalleri inceler. Görsel materyalleri açıklar. Görsel materyallerle ilgili sorular sorar. Görsel materyallerle ilgili sorulara cevap verir. Görsel materyalleri kullanarak olay, öykü gibi kompozisyonlar oluşturur.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11: Okuma farkındalığı gösterir.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Çevresinde bulunan yazılı materyaller hakkında konuşur. Yetişkinden kendisine kitap okumasını ister. Okumayı taklit eder. Okumanın günlük yaşamdaki önemini açıklar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12: Yazı farkındalığı gösterir.</w:t>
      </w:r>
    </w:p>
    <w:p w:rsidR="00D624CA"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Çevresindeki yazıları gösterir. Gördüğü yazının ne ile ilgili olduğunu tahminen söyler. Yazılı materyallerde noktalama işaretlerini gösterir. Yazının yönünü gösterir. Duygu ve düşüncelerini yetişkine yazdırır. Yazının günlük yaşamdaki önemini açıklar.</w:t>
      </w:r>
    </w:p>
    <w:p w:rsidR="00D624CA"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D624CA"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D624CA"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D624CA"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PSİKOMOTOR GELİŞİM</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4: Küçük kas kullanımı gerektiren hareketleri yapar. </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Malzemeleri keser. Malzemeleri yapıştırır. Nesneleri açar/kapar.</w:t>
      </w:r>
      <w:r>
        <w:rPr>
          <w:rFonts w:ascii="Comic Sans MS" w:hAnsi="Comic Sans MS"/>
          <w:sz w:val="20"/>
          <w:szCs w:val="20"/>
        </w:rPr>
        <w:t xml:space="preserve"> </w:t>
      </w:r>
      <w:r w:rsidRPr="00CF464B">
        <w:rPr>
          <w:rFonts w:ascii="Comic Sans MS" w:hAnsi="Comic Sans MS"/>
          <w:sz w:val="20"/>
          <w:szCs w:val="20"/>
        </w:rPr>
        <w:t>Malzemelere araç kullanarak şekil verir. Malzemelere elleriyle şekil verir.</w:t>
      </w:r>
      <w:r>
        <w:rPr>
          <w:rFonts w:ascii="Comic Sans MS" w:hAnsi="Comic Sans MS"/>
          <w:sz w:val="20"/>
          <w:szCs w:val="20"/>
        </w:rPr>
        <w:t xml:space="preserve"> </w:t>
      </w:r>
      <w:r w:rsidRPr="00CF464B">
        <w:rPr>
          <w:rFonts w:ascii="Comic Sans MS" w:hAnsi="Comic Sans MS"/>
          <w:sz w:val="20"/>
          <w:szCs w:val="20"/>
        </w:rPr>
        <w:t>Kalemi doğru tutar. Kalem kontrolünü sağlar. Çizgileri istenilen nitelikte çizer.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5. Müzik ve ritim eşliğinde hareket eder. </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Bedenini, nesneleri ve vurmalı çalgıları kullanarak ritim çalışması yapar. Basit dans adımlarını yapar. Müzik ve ritim eşliğinde dans eder.</w:t>
      </w:r>
    </w:p>
    <w:p w:rsidR="00D624CA"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SOSYAL DUYGUSAL GELİŞİM</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3: Kendini yaratıcı yollarla ifade eder.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Nesneleri alışılmışın dışında kullanır. Özgün özellikler taşıyan ürünler oluşturur</w:t>
      </w:r>
    </w:p>
    <w:p w:rsidR="00D624CA" w:rsidRPr="006A4512" w:rsidRDefault="00D624CA"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5: Bir olay ya da durumla ilgili olumsuz duygularını uygun yollarla gösterir.</w:t>
      </w:r>
    </w:p>
    <w:p w:rsidR="00D624CA" w:rsidRPr="006A4512" w:rsidRDefault="00D624CA"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Olumsuz duygularını olumlu sözel ifadeler kullanarak açıklar. Olumsuz duygularını olumlu davranışlarla gösterir.</w:t>
      </w:r>
    </w:p>
    <w:p w:rsidR="00D624CA" w:rsidRPr="006A4512" w:rsidRDefault="00D624CA"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6:Kendisinin ve başkalarının haklarını korur.</w:t>
      </w:r>
    </w:p>
    <w:p w:rsidR="00D624CA" w:rsidRDefault="00D624CA"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Haklarını söyler. Başkalarının hakları olduğunu söyler.</w:t>
      </w:r>
      <w:r>
        <w:rPr>
          <w:rFonts w:ascii="Comic Sans MS" w:hAnsi="Comic Sans MS"/>
          <w:sz w:val="20"/>
          <w:szCs w:val="20"/>
        </w:rPr>
        <w:t xml:space="preserve"> </w:t>
      </w:r>
      <w:r w:rsidRPr="006A4512">
        <w:rPr>
          <w:rFonts w:ascii="Comic Sans MS" w:hAnsi="Comic Sans MS"/>
          <w:sz w:val="20"/>
          <w:szCs w:val="20"/>
        </w:rPr>
        <w:t>Haksızlığa uğradığında tepki verir. Başkalarına haksızlık yapıldığında tepki verir</w:t>
      </w:r>
      <w:r w:rsidRPr="006A4512">
        <w:rPr>
          <w:rFonts w:ascii="Comic Sans MS" w:hAnsi="Comic Sans MS"/>
          <w:b/>
          <w:sz w:val="20"/>
          <w:szCs w:val="20"/>
        </w:rPr>
        <w:t>.</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8: Farklılıklara saygı gösterir.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Kendisinin farklı özellikleri olduğunu söyler. Etkinliklerde farklı özellikteki çocuklarla birlikte yer alır.</w:t>
      </w:r>
    </w:p>
    <w:p w:rsidR="00D624CA" w:rsidRPr="006A4512" w:rsidRDefault="00D624CA"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9: Farklı kültürel özellikleri açıklar.</w:t>
      </w:r>
    </w:p>
    <w:p w:rsidR="00D624CA" w:rsidRPr="006A4512" w:rsidRDefault="00D624CA"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Kendi ülkesinin kültürüne ait özellikleri söyler. Kendi ülkesinin kültürü ile diğer kültürlerin benzer ve farklı özelliklerini söyler. Farklı ülkelerin kendine özgü kültürel özellikleri olduğunu söyler.</w:t>
      </w:r>
    </w:p>
    <w:p w:rsidR="00D624CA" w:rsidRPr="006A4512" w:rsidRDefault="00D624CA"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10: Sorumluluklarını yerine getirir.</w:t>
      </w:r>
    </w:p>
    <w:p w:rsidR="00D624CA" w:rsidRPr="006A4512" w:rsidRDefault="00D624CA"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Sorumluluk almaya istekli olduğunu gösterir. Üstlendiği sorumluluğu yerine getirir. Sorumluluklar yerine getirilmediğinde olası sonuçları söyler.</w:t>
      </w:r>
    </w:p>
    <w:p w:rsidR="00D624CA" w:rsidRPr="006A4512" w:rsidRDefault="00D624CA"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13: Estetik değerleri korur.</w:t>
      </w:r>
    </w:p>
    <w:p w:rsidR="00D624CA" w:rsidRPr="006A4512" w:rsidRDefault="00D624CA"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Çevresinde gördüğü güzel ve rahatsız edici durumları söyler. Çevresini farklı biçimlerde düzenler.  Çevredeki güzelliklere değer verir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15. Kendine güvenir. </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Kendine ait beğendiği ve beğenmediği özelliklerini söyler. Grup önünde kendini ifade eder. Gerektiği durumlarda farklı görüşlerini söyler. Gerektiğinde liderliği üstlenir.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16. Toplumsal yaşamda bireylerin farklı rol ve görevleri olduğunu açıklar. </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Toplumda farklı rol ve görevlere sahip kişiler olduğunu söyler. Aynı kişinin farklı rol ve görevleri olduğunu söyler</w:t>
      </w:r>
    </w:p>
    <w:p w:rsidR="00D624CA"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D624CA"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ÖZBAKIM BECERİLERİ</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 Bedeniyle ilgili temizlik kurallarını uygular.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Elini/yüzünü yıkar. Tuvalet gereksinimine yönelik işleri yapar.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3: Yaşam alanlarında gerekli düzenlemeler yapar. </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Ev/okuldaki eşyaları temiz ve özenle kullanır. Ev/okuldaki eşyaları toplar. Ev/okuldaki eşyaları katlar. Ev/okuldaki eşyaları asar. Ev/okuldaki eşyaları yerleştirir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4: Yeterli ve dengeli beslenir. </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Yiyecek ve içecekleri yeterli miktarda yer/içer. Öğün zamanlarında yemek yemeye çaba gösterir. Sağlığı olumsuz etkileyen yiyecekleri ve içecekleri yemekten/içmekten kaçınır. Yiyecekleri yerken sağlık ve görgü kurallarına özen gösterir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6. Günlük yaşam becerileri için gerekli araç ve gereçleri kullanır.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Beden temizliğiyle ilgili malzemeleri kullanır.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7: Kendini tehlikelerden ve kazalardan korur.</w:t>
      </w:r>
    </w:p>
    <w:p w:rsidR="00D624CA" w:rsidRPr="00CF464B"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D624CA" w:rsidRPr="006A4512"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8: Sağlığı ile ilgili önlemler alır. </w:t>
      </w:r>
    </w:p>
    <w:p w:rsidR="00D624CA" w:rsidRDefault="00D624C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Sağlığını korumak için yapması gerekenleri söyler. Sağlığına dikkat etmediğinde ortaya çıkabilecek sonuçları açıklar. Sağlığını korumak için gerekenleri yapar.</w:t>
      </w:r>
    </w:p>
    <w:p w:rsidR="00D624CA" w:rsidRDefault="00D624CA" w:rsidP="0063376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D624CA" w:rsidRDefault="00D624CA" w:rsidP="00D478C3">
      <w:pPr>
        <w:pStyle w:val="NoSpacing"/>
        <w:rPr>
          <w:rFonts w:ascii="Comic Sans MS" w:hAnsi="Comic Sans MS"/>
          <w:sz w:val="20"/>
          <w:szCs w:val="20"/>
        </w:rPr>
      </w:pPr>
    </w:p>
    <w:p w:rsidR="00D624CA" w:rsidRPr="00D478C3" w:rsidRDefault="00D624CA" w:rsidP="00D478C3">
      <w:pPr>
        <w:pStyle w:val="NoSpacing"/>
        <w:rPr>
          <w:rFonts w:ascii="Comic Sans MS" w:hAnsi="Comic Sans MS"/>
          <w:sz w:val="20"/>
          <w:szCs w:val="20"/>
        </w:rPr>
      </w:pPr>
    </w:p>
    <w:p w:rsidR="00D624CA"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p>
    <w:p w:rsidR="00D624CA" w:rsidRPr="0044246D"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r w:rsidRPr="0044246D">
        <w:rPr>
          <w:rFonts w:ascii="Comic Sans MS" w:hAnsi="Comic Sans MS"/>
          <w:b/>
          <w:sz w:val="20"/>
          <w:szCs w:val="20"/>
        </w:rPr>
        <w:t xml:space="preserve">KAVRAMLAR                                                         </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Yarım-bütün</w:t>
      </w:r>
      <w:r>
        <w:rPr>
          <w:rFonts w:ascii="Comic Sans MS" w:hAnsi="Comic Sans MS"/>
          <w:sz w:val="20"/>
          <w:szCs w:val="20"/>
        </w:rPr>
        <w:t xml:space="preserve">                               sabah-öğle-akşam</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Önce-şimdi-sonra</w:t>
      </w:r>
      <w:r>
        <w:rPr>
          <w:rFonts w:ascii="Comic Sans MS" w:hAnsi="Comic Sans MS"/>
          <w:sz w:val="20"/>
          <w:szCs w:val="20"/>
        </w:rPr>
        <w:t xml:space="preserve">                       faydalı-zararlı</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Şekiller(daire-kare-üçgen)</w:t>
      </w:r>
      <w:r>
        <w:rPr>
          <w:rFonts w:ascii="Comic Sans MS" w:hAnsi="Comic Sans MS"/>
          <w:sz w:val="20"/>
          <w:szCs w:val="20"/>
        </w:rPr>
        <w:t xml:space="preserve">         canlı-cansız</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Sert-yumuşak</w:t>
      </w:r>
      <w:r>
        <w:rPr>
          <w:rFonts w:ascii="Comic Sans MS" w:hAnsi="Comic Sans MS"/>
          <w:sz w:val="20"/>
          <w:szCs w:val="20"/>
        </w:rPr>
        <w:t xml:space="preserve">                             tek-çift</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7 ve 8 rakamı</w:t>
      </w:r>
      <w:r>
        <w:rPr>
          <w:rFonts w:ascii="Comic Sans MS" w:hAnsi="Comic Sans MS"/>
          <w:sz w:val="20"/>
          <w:szCs w:val="20"/>
        </w:rPr>
        <w:t xml:space="preserve">                              ağır-hafif</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Renkler (mor)</w:t>
      </w:r>
    </w:p>
    <w:p w:rsidR="00D624CA"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Pr="0044246D"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D624CA"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ab/>
      </w:r>
    </w:p>
    <w:p w:rsidR="00D624CA"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Yeni yıl(31 Aralık-1 Ocak)</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 xml:space="preserve">Enerji tasarrufu haftası </w:t>
      </w:r>
    </w:p>
    <w:p w:rsidR="00D624CA"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F464B">
        <w:rPr>
          <w:rFonts w:ascii="Comic Sans MS" w:hAnsi="Comic Sans MS"/>
          <w:sz w:val="20"/>
          <w:szCs w:val="20"/>
        </w:rPr>
        <w:t>(Ocak ayının ikinci haftası)</w:t>
      </w:r>
    </w:p>
    <w:p w:rsidR="00D624CA"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Notlar yazılarak okulda  öğrenilen şarkı , parmak oyunu vb velilere yazılarak gönderilir.</w:t>
      </w:r>
      <w:r>
        <w:rPr>
          <w:rFonts w:ascii="Comic Sans MS" w:hAnsi="Comic Sans MS"/>
          <w:sz w:val="20"/>
          <w:szCs w:val="20"/>
        </w:rPr>
        <w:t xml:space="preserve"> </w:t>
      </w:r>
      <w:r w:rsidRPr="00CF464B">
        <w:rPr>
          <w:rFonts w:ascii="Comic Sans MS" w:hAnsi="Comic Sans MS"/>
          <w:sz w:val="20"/>
          <w:szCs w:val="20"/>
        </w:rPr>
        <w:t xml:space="preserve">Birlikte tekrar etmeleri istenir.  </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Ailelerden elektrik ve su kullanımında dikkat edilmesi gerekenleri çocukları ile konuşmaları ve konu ile ilgili uygulamalar yapmaları istenir.</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Velilerden, çocukları ile birlikte geometrik şekiller keserek ev, gemi, araba… gibi oyuncaklar yapmaları istenir.</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 xml:space="preserve">Ailelere evde de çocuklarla birlikte örüntü oluşturmaları önerilir </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Ailelere çocuklarının  odalarını toplamaları konusunda sorumluluklar vermeleri istenir.</w:t>
      </w:r>
    </w:p>
    <w:p w:rsidR="00D624CA" w:rsidRPr="00CF464B" w:rsidRDefault="00D624C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Eski-yeni kavramına yönelik pekiştirme çalışmaları yapmaları önerilir</w:t>
      </w:r>
    </w:p>
    <w:p w:rsidR="00D624CA" w:rsidRPr="00CF464B"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Pr="00CF464B"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624CA" w:rsidRDefault="00D624CA" w:rsidP="00D478C3">
      <w:pPr>
        <w:pStyle w:val="NoSpacing"/>
        <w:rPr>
          <w:rFonts w:ascii="Comic Sans MS" w:hAnsi="Comic Sans MS"/>
          <w:sz w:val="20"/>
          <w:szCs w:val="20"/>
        </w:rPr>
      </w:pPr>
    </w:p>
    <w:p w:rsidR="00D624CA" w:rsidRDefault="00D624CA" w:rsidP="00C47E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D624CA" w:rsidRDefault="00D624CA" w:rsidP="00C47E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Default="00D624CA" w:rsidP="00C47EA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624CA" w:rsidRPr="00D478C3" w:rsidRDefault="00D624CA" w:rsidP="00C47EA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D624CA"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4CA" w:rsidRDefault="00D624CA" w:rsidP="00806A98">
      <w:pPr>
        <w:spacing w:after="0" w:line="240" w:lineRule="auto"/>
      </w:pPr>
      <w:r>
        <w:separator/>
      </w:r>
    </w:p>
  </w:endnote>
  <w:endnote w:type="continuationSeparator" w:id="0">
    <w:p w:rsidR="00D624CA" w:rsidRDefault="00D624C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4CA" w:rsidRDefault="00D624CA">
    <w:pPr>
      <w:pStyle w:val="Footer"/>
    </w:pPr>
  </w:p>
  <w:p w:rsidR="00D624CA" w:rsidRDefault="00D624CA">
    <w:pPr>
      <w:pStyle w:val="Footer"/>
    </w:pPr>
  </w:p>
  <w:p w:rsidR="00D624CA" w:rsidRDefault="00D624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4CA" w:rsidRDefault="00D624CA" w:rsidP="00806A98">
      <w:pPr>
        <w:spacing w:after="0" w:line="240" w:lineRule="auto"/>
      </w:pPr>
      <w:r>
        <w:separator/>
      </w:r>
    </w:p>
  </w:footnote>
  <w:footnote w:type="continuationSeparator" w:id="0">
    <w:p w:rsidR="00D624CA" w:rsidRDefault="00D624C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113F35"/>
    <w:rsid w:val="0015787C"/>
    <w:rsid w:val="00165788"/>
    <w:rsid w:val="001719B7"/>
    <w:rsid w:val="0018560E"/>
    <w:rsid w:val="001A45E0"/>
    <w:rsid w:val="001B09CB"/>
    <w:rsid w:val="001D0122"/>
    <w:rsid w:val="001E5129"/>
    <w:rsid w:val="001F341C"/>
    <w:rsid w:val="001F4B0C"/>
    <w:rsid w:val="002134AD"/>
    <w:rsid w:val="00216154"/>
    <w:rsid w:val="002201E3"/>
    <w:rsid w:val="002A1BCC"/>
    <w:rsid w:val="002B5687"/>
    <w:rsid w:val="002C40DB"/>
    <w:rsid w:val="002D4744"/>
    <w:rsid w:val="0030759F"/>
    <w:rsid w:val="003672FE"/>
    <w:rsid w:val="003A2AC5"/>
    <w:rsid w:val="003C0F4A"/>
    <w:rsid w:val="003C2D3A"/>
    <w:rsid w:val="003E254C"/>
    <w:rsid w:val="00411C7A"/>
    <w:rsid w:val="00430623"/>
    <w:rsid w:val="00436F22"/>
    <w:rsid w:val="0044246D"/>
    <w:rsid w:val="00445C4B"/>
    <w:rsid w:val="00446ED2"/>
    <w:rsid w:val="00455396"/>
    <w:rsid w:val="00474CFF"/>
    <w:rsid w:val="00497BC7"/>
    <w:rsid w:val="004C5BC8"/>
    <w:rsid w:val="004D71CA"/>
    <w:rsid w:val="004E21F3"/>
    <w:rsid w:val="004E2C35"/>
    <w:rsid w:val="004F21E0"/>
    <w:rsid w:val="004F353B"/>
    <w:rsid w:val="00504F68"/>
    <w:rsid w:val="00521BB8"/>
    <w:rsid w:val="00527203"/>
    <w:rsid w:val="00577EBE"/>
    <w:rsid w:val="0059067C"/>
    <w:rsid w:val="00593499"/>
    <w:rsid w:val="005B492E"/>
    <w:rsid w:val="005C3EC7"/>
    <w:rsid w:val="005C5442"/>
    <w:rsid w:val="005D35FA"/>
    <w:rsid w:val="00606435"/>
    <w:rsid w:val="0063376D"/>
    <w:rsid w:val="0064489B"/>
    <w:rsid w:val="006836CC"/>
    <w:rsid w:val="006A4512"/>
    <w:rsid w:val="006A6B3E"/>
    <w:rsid w:val="006D28C4"/>
    <w:rsid w:val="006D6401"/>
    <w:rsid w:val="00764F63"/>
    <w:rsid w:val="007706DB"/>
    <w:rsid w:val="00794DDE"/>
    <w:rsid w:val="007F301B"/>
    <w:rsid w:val="00801C8B"/>
    <w:rsid w:val="00806A98"/>
    <w:rsid w:val="0085733F"/>
    <w:rsid w:val="008637FB"/>
    <w:rsid w:val="00890E89"/>
    <w:rsid w:val="008978B2"/>
    <w:rsid w:val="008B7296"/>
    <w:rsid w:val="008E20FE"/>
    <w:rsid w:val="009319CC"/>
    <w:rsid w:val="009367C8"/>
    <w:rsid w:val="00942E94"/>
    <w:rsid w:val="00953F4E"/>
    <w:rsid w:val="00954DBC"/>
    <w:rsid w:val="009A20AC"/>
    <w:rsid w:val="009A586A"/>
    <w:rsid w:val="009A601C"/>
    <w:rsid w:val="00A0112F"/>
    <w:rsid w:val="00A10CBE"/>
    <w:rsid w:val="00A137A6"/>
    <w:rsid w:val="00A16277"/>
    <w:rsid w:val="00A62724"/>
    <w:rsid w:val="00A74474"/>
    <w:rsid w:val="00A85CB0"/>
    <w:rsid w:val="00A93841"/>
    <w:rsid w:val="00AD00DF"/>
    <w:rsid w:val="00AE611F"/>
    <w:rsid w:val="00B131D1"/>
    <w:rsid w:val="00B64698"/>
    <w:rsid w:val="00BA482B"/>
    <w:rsid w:val="00BB3A48"/>
    <w:rsid w:val="00BC6104"/>
    <w:rsid w:val="00BE067A"/>
    <w:rsid w:val="00C110B3"/>
    <w:rsid w:val="00C3789F"/>
    <w:rsid w:val="00C47EA1"/>
    <w:rsid w:val="00C644FA"/>
    <w:rsid w:val="00C66B23"/>
    <w:rsid w:val="00C903B4"/>
    <w:rsid w:val="00CA20A7"/>
    <w:rsid w:val="00CE6E6F"/>
    <w:rsid w:val="00CF464B"/>
    <w:rsid w:val="00D01E43"/>
    <w:rsid w:val="00D478C3"/>
    <w:rsid w:val="00D624CA"/>
    <w:rsid w:val="00D75021"/>
    <w:rsid w:val="00D94A26"/>
    <w:rsid w:val="00E1402F"/>
    <w:rsid w:val="00E4402B"/>
    <w:rsid w:val="00E47557"/>
    <w:rsid w:val="00E823BB"/>
    <w:rsid w:val="00E8439E"/>
    <w:rsid w:val="00E9611D"/>
    <w:rsid w:val="00EC6C15"/>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01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90340908">
      <w:marLeft w:val="0"/>
      <w:marRight w:val="0"/>
      <w:marTop w:val="0"/>
      <w:marBottom w:val="0"/>
      <w:divBdr>
        <w:top w:val="none" w:sz="0" w:space="0" w:color="auto"/>
        <w:left w:val="none" w:sz="0" w:space="0" w:color="auto"/>
        <w:bottom w:val="none" w:sz="0" w:space="0" w:color="auto"/>
        <w:right w:val="none" w:sz="0" w:space="0" w:color="auto"/>
      </w:divBdr>
    </w:div>
    <w:div w:id="190340909">
      <w:marLeft w:val="0"/>
      <w:marRight w:val="0"/>
      <w:marTop w:val="0"/>
      <w:marBottom w:val="0"/>
      <w:divBdr>
        <w:top w:val="none" w:sz="0" w:space="0" w:color="auto"/>
        <w:left w:val="none" w:sz="0" w:space="0" w:color="auto"/>
        <w:bottom w:val="none" w:sz="0" w:space="0" w:color="auto"/>
        <w:right w:val="none" w:sz="0" w:space="0" w:color="auto"/>
      </w:divBdr>
    </w:div>
    <w:div w:id="190340910">
      <w:marLeft w:val="0"/>
      <w:marRight w:val="0"/>
      <w:marTop w:val="0"/>
      <w:marBottom w:val="0"/>
      <w:divBdr>
        <w:top w:val="none" w:sz="0" w:space="0" w:color="auto"/>
        <w:left w:val="none" w:sz="0" w:space="0" w:color="auto"/>
        <w:bottom w:val="none" w:sz="0" w:space="0" w:color="auto"/>
        <w:right w:val="none" w:sz="0" w:space="0" w:color="auto"/>
      </w:divBdr>
    </w:div>
    <w:div w:id="1903409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5</Pages>
  <Words>1414</Words>
  <Characters>8062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2015-07-29T12:50:00Z</dcterms:created>
  <dcterms:modified xsi:type="dcterms:W3CDTF">2016-08-27T20:15:00Z</dcterms:modified>
</cp:coreProperties>
</file>